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113BB" w14:textId="01EDB856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153792581"/>
      <w:bookmarkStart w:id="1" w:name="_Toc153792666"/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#17</w:t>
      </w:r>
      <w:r w:rsidR="00297AD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48260B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S2-25</w:t>
      </w:r>
      <w:r w:rsidR="00561707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10795</w:t>
      </w:r>
    </w:p>
    <w:p w14:paraId="37DEAF9F" w14:textId="0FCAD3AE" w:rsidR="0048260B" w:rsidRPr="0048260B" w:rsidRDefault="00297AD8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Dallas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USA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1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7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21</w:t>
      </w:r>
      <w:r w:rsidR="007410A8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st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proofErr w:type="gramStart"/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proofErr w:type="gramEnd"/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2025</w:t>
      </w:r>
      <w:r w:rsidR="0048260B" w:rsidRPr="004826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(revision of S2-</w:t>
      </w:r>
      <w:r>
        <w:rPr>
          <w:rFonts w:ascii="Arial" w:eastAsia="SimSun" w:hAnsi="Arial" w:cs="Arial"/>
          <w:b/>
          <w:bCs/>
          <w:color w:val="0000FF"/>
          <w:lang w:eastAsia="ja-JP"/>
        </w:rPr>
        <w:t>xxxxxx</w:t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p w14:paraId="7504338F" w14:textId="77777777" w:rsidR="0048260B" w:rsidRPr="0048260B" w:rsidRDefault="0048260B" w:rsidP="0048260B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color w:val="000000"/>
          <w:lang w:eastAsia="ja-JP"/>
        </w:rPr>
      </w:pPr>
    </w:p>
    <w:p w14:paraId="7FA1D6CE" w14:textId="36CB6B50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741C">
        <w:rPr>
          <w:rFonts w:ascii="Arial" w:hAnsi="Arial" w:cs="Arial"/>
          <w:b/>
        </w:rPr>
        <w:t xml:space="preserve">WT-1.4 </w:t>
      </w:r>
      <w:r w:rsidR="00D53885">
        <w:rPr>
          <w:rFonts w:ascii="Arial" w:hAnsi="Arial" w:cs="Arial"/>
          <w:b/>
        </w:rPr>
        <w:t>Penholder</w:t>
      </w:r>
      <w:r w:rsidR="00E73E3D">
        <w:rPr>
          <w:rFonts w:ascii="Arial" w:hAnsi="Arial" w:cs="Arial"/>
          <w:b/>
        </w:rPr>
        <w:t xml:space="preserve"> (T-Mobile USA)</w:t>
      </w:r>
    </w:p>
    <w:p w14:paraId="7EBA8CA1" w14:textId="54A52DA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D1D51">
        <w:rPr>
          <w:rFonts w:ascii="Arial" w:hAnsi="Arial" w:cs="Arial"/>
          <w:b/>
        </w:rPr>
        <w:t xml:space="preserve">Proposed Text </w:t>
      </w:r>
      <w:r w:rsidR="00460523">
        <w:rPr>
          <w:rFonts w:ascii="Arial" w:hAnsi="Arial" w:cs="Arial"/>
          <w:b/>
        </w:rPr>
        <w:t>for</w:t>
      </w:r>
      <w:r w:rsidR="002D1D51">
        <w:rPr>
          <w:rFonts w:ascii="Arial" w:hAnsi="Arial" w:cs="Arial"/>
          <w:b/>
        </w:rPr>
        <w:t xml:space="preserve"> WT 1.4</w:t>
      </w:r>
      <w:r w:rsidR="004864F5">
        <w:rPr>
          <w:rFonts w:ascii="Arial" w:hAnsi="Arial" w:cs="Arial"/>
          <w:b/>
        </w:rPr>
        <w:t xml:space="preserve"> - Penholder</w:t>
      </w:r>
    </w:p>
    <w:p w14:paraId="55B1ED8E" w14:textId="43BC1333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97AD8">
        <w:rPr>
          <w:rFonts w:ascii="Arial" w:hAnsi="Arial" w:cs="Arial"/>
          <w:b/>
        </w:rPr>
        <w:t>A</w:t>
      </w:r>
      <w:r w:rsidR="002D1D51">
        <w:rPr>
          <w:rFonts w:ascii="Arial" w:hAnsi="Arial" w:cs="Arial"/>
          <w:b/>
        </w:rPr>
        <w:t>pproval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12A39FC9" w14:textId="70067C2C" w:rsidR="00DC1E7E" w:rsidRDefault="00CD621E" w:rsidP="00D53885">
      <w:r w:rsidRPr="00F32D6F">
        <w:rPr>
          <w:rFonts w:ascii="Arial" w:hAnsi="Arial" w:cs="Arial"/>
          <w:i/>
        </w:rPr>
        <w:t>Abstract of the contribution:</w:t>
      </w:r>
      <w:r w:rsidR="00D53885">
        <w:rPr>
          <w:rFonts w:ascii="Arial" w:hAnsi="Arial" w:cs="Arial"/>
          <w:i/>
        </w:rPr>
        <w:t xml:space="preserve"> </w:t>
      </w:r>
      <w:r w:rsidR="002D1D51">
        <w:rPr>
          <w:rFonts w:ascii="Arial" w:hAnsi="Arial" w:cs="Arial"/>
          <w:i/>
        </w:rPr>
        <w:t xml:space="preserve">Based on </w:t>
      </w:r>
      <w:r w:rsidR="00D53885">
        <w:rPr>
          <w:rFonts w:ascii="Arial" w:hAnsi="Arial" w:cs="Arial"/>
          <w:i/>
        </w:rPr>
        <w:t>the discussion had at SA2-171</w:t>
      </w:r>
      <w:r w:rsidR="0055741C">
        <w:rPr>
          <w:rFonts w:ascii="Arial" w:hAnsi="Arial" w:cs="Arial"/>
          <w:i/>
        </w:rPr>
        <w:t xml:space="preserve"> </w:t>
      </w:r>
      <w:r w:rsidR="002C1682">
        <w:rPr>
          <w:rFonts w:ascii="Arial" w:hAnsi="Arial" w:cs="Arial"/>
          <w:i/>
        </w:rPr>
        <w:t>the following</w:t>
      </w:r>
      <w:r w:rsidR="00500DDF">
        <w:rPr>
          <w:rFonts w:ascii="Arial" w:hAnsi="Arial" w:cs="Arial"/>
          <w:i/>
        </w:rPr>
        <w:t xml:space="preserve"> text</w:t>
      </w:r>
      <w:r w:rsidR="002C1682">
        <w:rPr>
          <w:rFonts w:ascii="Arial" w:hAnsi="Arial" w:cs="Arial"/>
          <w:i/>
        </w:rPr>
        <w:t xml:space="preserve"> is proposed as</w:t>
      </w:r>
      <w:r w:rsidR="00500DDF">
        <w:rPr>
          <w:rFonts w:ascii="Arial" w:hAnsi="Arial" w:cs="Arial"/>
          <w:i/>
        </w:rPr>
        <w:t xml:space="preserve"> </w:t>
      </w:r>
      <w:r w:rsidR="00F752F9">
        <w:rPr>
          <w:rFonts w:ascii="Arial" w:hAnsi="Arial" w:cs="Arial"/>
          <w:i/>
        </w:rPr>
        <w:t xml:space="preserve">baseline </w:t>
      </w:r>
      <w:r w:rsidR="00500DDF">
        <w:rPr>
          <w:rFonts w:ascii="Arial" w:hAnsi="Arial" w:cs="Arial"/>
          <w:i/>
        </w:rPr>
        <w:t>WT1.4 description and related Key Issues</w:t>
      </w:r>
      <w:r w:rsidR="002C1682">
        <w:rPr>
          <w:rFonts w:ascii="Arial" w:hAnsi="Arial" w:cs="Arial"/>
          <w:i/>
        </w:rPr>
        <w:t xml:space="preserve"> </w:t>
      </w:r>
      <w:r w:rsidR="00500DDF">
        <w:rPr>
          <w:rFonts w:ascii="Arial" w:hAnsi="Arial" w:cs="Arial"/>
          <w:i/>
        </w:rPr>
        <w:t>for</w:t>
      </w:r>
      <w:r w:rsidR="002C1682">
        <w:rPr>
          <w:rFonts w:ascii="Arial" w:hAnsi="Arial" w:cs="Arial"/>
          <w:i/>
        </w:rPr>
        <w:t xml:space="preserve"> discussed and approved at SA2-172</w:t>
      </w:r>
      <w:r w:rsidR="0055741C">
        <w:rPr>
          <w:rFonts w:ascii="Arial" w:hAnsi="Arial" w:cs="Arial"/>
          <w:i/>
        </w:rPr>
        <w:t>.</w:t>
      </w:r>
      <w:bookmarkEnd w:id="0"/>
      <w:bookmarkEnd w:id="1"/>
    </w:p>
    <w:p w14:paraId="3D3D504F" w14:textId="4D99965F" w:rsidR="00AE7B59" w:rsidRDefault="00D53885" w:rsidP="00AE7B59">
      <w:pPr>
        <w:pStyle w:val="Heading1"/>
      </w:pPr>
      <w:r>
        <w:t>Discussion</w:t>
      </w:r>
    </w:p>
    <w:p w14:paraId="28AF4DE9" w14:textId="2D0F6C42" w:rsidR="00ED40CA" w:rsidRDefault="007410A8" w:rsidP="00DC1E7E">
      <w:pPr>
        <w:pStyle w:val="ListNumber"/>
        <w:rPr>
          <w:lang w:eastAsia="zh-CN"/>
        </w:rPr>
      </w:pPr>
      <w:r>
        <w:rPr>
          <w:lang w:eastAsia="zh-CN"/>
        </w:rPr>
        <w:t xml:space="preserve">Based on the </w:t>
      </w:r>
      <w:r w:rsidR="00D53885">
        <w:rPr>
          <w:lang w:eastAsia="zh-CN"/>
        </w:rPr>
        <w:t xml:space="preserve">two rounds of presentations at SA2-171 </w:t>
      </w:r>
      <w:r w:rsidR="004A22F9">
        <w:rPr>
          <w:lang w:eastAsia="zh-CN"/>
        </w:rPr>
        <w:t>an</w:t>
      </w:r>
      <w:r w:rsidR="00C84337">
        <w:rPr>
          <w:lang w:eastAsia="zh-CN"/>
        </w:rPr>
        <w:t>d</w:t>
      </w:r>
      <w:r w:rsidR="004A22F9">
        <w:rPr>
          <w:lang w:eastAsia="zh-CN"/>
        </w:rPr>
        <w:t xml:space="preserve"> the </w:t>
      </w:r>
      <w:r w:rsidR="00C84337">
        <w:rPr>
          <w:lang w:eastAsia="zh-CN"/>
        </w:rPr>
        <w:t>unpresented</w:t>
      </w:r>
      <w:r w:rsidR="004A22F9">
        <w:rPr>
          <w:lang w:eastAsia="zh-CN"/>
        </w:rPr>
        <w:t xml:space="preserve"> status</w:t>
      </w:r>
      <w:r w:rsidR="00C84337">
        <w:rPr>
          <w:lang w:eastAsia="zh-CN"/>
        </w:rPr>
        <w:t xml:space="preserve"> document</w:t>
      </w:r>
      <w:r w:rsidR="004A22F9">
        <w:rPr>
          <w:lang w:eastAsia="zh-CN"/>
        </w:rPr>
        <w:t xml:space="preserve"> following</w:t>
      </w:r>
      <w:r w:rsidR="00C84337">
        <w:rPr>
          <w:lang w:eastAsia="zh-CN"/>
        </w:rPr>
        <w:t xml:space="preserve"> these discussions </w:t>
      </w:r>
      <w:r w:rsidR="00D53885">
        <w:rPr>
          <w:lang w:eastAsia="zh-CN"/>
        </w:rPr>
        <w:t xml:space="preserve">this document outlines what in the view of the penholder is stable and can be used as baseline for </w:t>
      </w:r>
      <w:r w:rsidR="00D66868">
        <w:rPr>
          <w:lang w:eastAsia="zh-CN"/>
        </w:rPr>
        <w:t>approval</w:t>
      </w:r>
      <w:r w:rsidR="00D53885">
        <w:rPr>
          <w:lang w:eastAsia="zh-CN"/>
        </w:rPr>
        <w:t xml:space="preserve"> at SA2-172</w:t>
      </w:r>
      <w:r w:rsidR="00D66868">
        <w:rPr>
          <w:lang w:eastAsia="zh-CN"/>
        </w:rPr>
        <w:t>, and</w:t>
      </w:r>
      <w:r w:rsidR="00D53885">
        <w:rPr>
          <w:lang w:eastAsia="zh-CN"/>
        </w:rPr>
        <w:t xml:space="preserve"> what is still</w:t>
      </w:r>
      <w:r w:rsidR="001C2901">
        <w:rPr>
          <w:lang w:eastAsia="zh-CN"/>
        </w:rPr>
        <w:t xml:space="preserve"> considered</w:t>
      </w:r>
      <w:r w:rsidR="00D53885">
        <w:rPr>
          <w:lang w:eastAsia="zh-CN"/>
        </w:rPr>
        <w:t xml:space="preserve"> controversial</w:t>
      </w:r>
      <w:r w:rsidR="00D66868">
        <w:rPr>
          <w:lang w:eastAsia="zh-CN"/>
        </w:rPr>
        <w:t xml:space="preserve"> and requires further discussion (</w:t>
      </w:r>
      <w:r w:rsidR="00D53885">
        <w:rPr>
          <w:lang w:eastAsia="zh-CN"/>
        </w:rPr>
        <w:t xml:space="preserve">marked in </w:t>
      </w:r>
      <w:r w:rsidR="00D53885" w:rsidRPr="00D53885">
        <w:rPr>
          <w:highlight w:val="yellow"/>
          <w:lang w:eastAsia="zh-CN"/>
        </w:rPr>
        <w:t>yellow</w:t>
      </w:r>
      <w:r w:rsidR="00D66868">
        <w:rPr>
          <w:lang w:eastAsia="zh-CN"/>
        </w:rPr>
        <w:t>)</w:t>
      </w:r>
      <w:r w:rsidR="001C2901">
        <w:rPr>
          <w:lang w:eastAsia="zh-CN"/>
        </w:rPr>
        <w:t>.</w:t>
      </w:r>
    </w:p>
    <w:p w14:paraId="3873672B" w14:textId="3E49A0A8" w:rsidR="0059730D" w:rsidRDefault="0059730D" w:rsidP="00DC1E7E">
      <w:pPr>
        <w:pStyle w:val="ListNumber"/>
        <w:rPr>
          <w:lang w:eastAsia="zh-CN"/>
        </w:rPr>
      </w:pPr>
    </w:p>
    <w:p w14:paraId="33FA74F0" w14:textId="77777777" w:rsidR="00DC1E7E" w:rsidRPr="00E96F69" w:rsidRDefault="00DC1E7E" w:rsidP="00D53885">
      <w:pPr>
        <w:pStyle w:val="Heading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>. WT#1.</w:t>
      </w:r>
      <w:r>
        <w:rPr>
          <w:rFonts w:cs="Arial"/>
          <w:sz w:val="32"/>
          <w:szCs w:val="32"/>
        </w:rPr>
        <w:t>4 6G Essential Services</w:t>
      </w:r>
    </w:p>
    <w:p w14:paraId="2A64F0AF" w14:textId="77777777" w:rsidR="00DC1E7E" w:rsidRDefault="00DC1E7E" w:rsidP="00D53885"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3E6423F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5.P. </w:t>
      </w:r>
      <w:bookmarkStart w:id="2" w:name="_Hlk202950407"/>
      <w:r w:rsidRPr="00D53885">
        <w:t xml:space="preserve">Key Issue #P: </w:t>
      </w:r>
      <w:bookmarkEnd w:id="2"/>
      <w:r w:rsidRPr="00D53885">
        <w:rPr>
          <w:rFonts w:cs="Arial"/>
          <w:sz w:val="32"/>
          <w:szCs w:val="32"/>
        </w:rPr>
        <w:t>Voice Services for 6G</w:t>
      </w:r>
    </w:p>
    <w:p w14:paraId="22C4491E" w14:textId="2DE7A74D" w:rsidR="00DC1E7E" w:rsidRPr="00D53885" w:rsidRDefault="00DC1E7E" w:rsidP="00D53885">
      <w:r w:rsidRPr="00D53885">
        <w:t xml:space="preserve">This Key Issue will investigate how to support voice services for the 6G system (referring to the mechanisms used </w:t>
      </w:r>
      <w:proofErr w:type="gramStart"/>
      <w:r w:rsidRPr="00D53885">
        <w:t>in  5</w:t>
      </w:r>
      <w:proofErr w:type="gramEnd"/>
      <w:r w:rsidRPr="00D53885">
        <w:t>GS to support voice services as the starting point for discussion) – the following aspects will be studied:</w:t>
      </w:r>
    </w:p>
    <w:p w14:paraId="1C424F9D" w14:textId="1E5435B9" w:rsidR="00665611" w:rsidRPr="00D53885" w:rsidRDefault="00DC1E7E" w:rsidP="00D53885">
      <w:pPr>
        <w:pStyle w:val="B1"/>
      </w:pPr>
      <w:r w:rsidRPr="00D53885">
        <w:t>1.</w:t>
      </w:r>
      <w:r w:rsidRPr="00D53885">
        <w:tab/>
        <w:t>How a UE supporting 6G RAN selects and connects to a network for voice service.</w:t>
      </w:r>
    </w:p>
    <w:p w14:paraId="2FD0759C" w14:textId="01DD2491" w:rsidR="00DC1E7E" w:rsidRPr="00D53885" w:rsidRDefault="00DC1E7E" w:rsidP="00D53885">
      <w:pPr>
        <w:pStyle w:val="B1"/>
      </w:pPr>
      <w:r w:rsidRPr="00D53885">
        <w:t>2.</w:t>
      </w:r>
      <w:r w:rsidRPr="00D53885">
        <w:tab/>
        <w:t xml:space="preserve">Whether and how to update the IMS specification to support an IPCAN in the 6GS.  </w:t>
      </w:r>
    </w:p>
    <w:p w14:paraId="2D6F8962" w14:textId="41FBB938" w:rsidR="00DC1E7E" w:rsidRDefault="00DC1E7E" w:rsidP="00D53885">
      <w:pPr>
        <w:pStyle w:val="B1"/>
      </w:pPr>
      <w:r w:rsidRPr="00D53885">
        <w:t>3.</w:t>
      </w:r>
      <w:r w:rsidRPr="00D53885">
        <w:tab/>
        <w:t>How the 6GS supports IMS based voice over the 6G access network</w:t>
      </w:r>
    </w:p>
    <w:p w14:paraId="445D04DE" w14:textId="77777777" w:rsidR="000971CD" w:rsidRDefault="00D53885" w:rsidP="00D53885">
      <w:pPr>
        <w:pStyle w:val="B1"/>
      </w:pPr>
      <w:r>
        <w:t>4</w:t>
      </w:r>
      <w:r w:rsidRPr="00D53885">
        <w:t>.</w:t>
      </w:r>
      <w:r w:rsidRPr="00D53885">
        <w:tab/>
        <w:t>How to support the voice continuity between 6G RAT and selected 3</w:t>
      </w:r>
      <w:proofErr w:type="gramStart"/>
      <w:r w:rsidRPr="00D53885">
        <w:t>GPP  RATs</w:t>
      </w:r>
      <w:proofErr w:type="gramEnd"/>
      <w:r w:rsidRPr="00D53885">
        <w:t xml:space="preserve"> or between 6G RAT and selected non-3GPP Accesses.</w:t>
      </w:r>
    </w:p>
    <w:p w14:paraId="285D75D5" w14:textId="2208BD90" w:rsidR="00DC1E7E" w:rsidRPr="00D53885" w:rsidRDefault="00DC1E7E" w:rsidP="00D53885">
      <w:pPr>
        <w:pStyle w:val="B1"/>
      </w:pPr>
      <w:r w:rsidRPr="00D53885">
        <w:rPr>
          <w:highlight w:val="yellow"/>
        </w:rPr>
        <w:t>P-3b.</w:t>
      </w:r>
      <w:r w:rsidRPr="00D53885">
        <w:rPr>
          <w:highlight w:val="yellow"/>
        </w:rPr>
        <w:tab/>
        <w:t>Whether and how to support fallback for voice services to 5GS and EPS.</w:t>
      </w:r>
    </w:p>
    <w:p w14:paraId="6FE35324" w14:textId="4BD46CC4" w:rsidR="00CB4FA6" w:rsidRPr="00D53885" w:rsidRDefault="00890486" w:rsidP="00D53885">
      <w:pPr>
        <w:pStyle w:val="B1"/>
        <w:jc w:val="both"/>
      </w:pPr>
      <w:r w:rsidRPr="00D53885">
        <w:rPr>
          <w:highlight w:val="yellow"/>
        </w:rPr>
        <w:t>P-3e.</w:t>
      </w:r>
      <w:r w:rsidRPr="00D53885">
        <w:rPr>
          <w:highlight w:val="yellow"/>
        </w:rPr>
        <w:tab/>
        <w:t>How to support the compatibility between P</w:t>
      </w:r>
      <w:r w:rsidR="00F73812" w:rsidRPr="00D53885">
        <w:rPr>
          <w:highlight w:val="yellow"/>
        </w:rPr>
        <w:t>olicy Functions</w:t>
      </w:r>
      <w:r w:rsidRPr="00D53885">
        <w:rPr>
          <w:highlight w:val="yellow"/>
        </w:rPr>
        <w:t xml:space="preserve"> for 6G and the existing deployed AF with</w:t>
      </w:r>
      <w:r w:rsidR="00F73812" w:rsidRPr="00D53885">
        <w:rPr>
          <w:highlight w:val="yellow"/>
        </w:rPr>
        <w:t xml:space="preserve"> minimum</w:t>
      </w:r>
      <w:r w:rsidRPr="00D53885">
        <w:rPr>
          <w:highlight w:val="yellow"/>
        </w:rPr>
        <w:t xml:space="preserve"> impacts on the existing deploy</w:t>
      </w:r>
      <w:r w:rsidR="00F73812" w:rsidRPr="00D53885">
        <w:rPr>
          <w:highlight w:val="yellow"/>
        </w:rPr>
        <w:t>ed</w:t>
      </w:r>
      <w:r w:rsidRPr="00D53885">
        <w:rPr>
          <w:highlight w:val="yellow"/>
        </w:rPr>
        <w:t xml:space="preserve"> </w:t>
      </w:r>
      <w:r w:rsidR="00F73812" w:rsidRPr="00D53885">
        <w:rPr>
          <w:highlight w:val="yellow"/>
        </w:rPr>
        <w:t xml:space="preserve">DIAMETER interfaces (e.g. </w:t>
      </w:r>
      <w:r w:rsidRPr="00D53885">
        <w:rPr>
          <w:highlight w:val="yellow"/>
        </w:rPr>
        <w:t>Rx</w:t>
      </w:r>
      <w:r w:rsidR="00F73812" w:rsidRPr="00D53885">
        <w:rPr>
          <w:highlight w:val="yellow"/>
        </w:rPr>
        <w:t>, Cx, Sh</w:t>
      </w:r>
      <w:r w:rsidRPr="00D53885">
        <w:rPr>
          <w:highlight w:val="yellow"/>
        </w:rPr>
        <w:t>)</w:t>
      </w:r>
    </w:p>
    <w:p w14:paraId="019763F8" w14:textId="234E3DA3" w:rsidR="00DC1E7E" w:rsidRPr="00D53885" w:rsidRDefault="00DC1E7E" w:rsidP="00D53885">
      <w:pPr>
        <w:pStyle w:val="B1"/>
      </w:pPr>
      <w:r w:rsidRPr="00D53885">
        <w:t>NOTE</w:t>
      </w:r>
      <w:r w:rsidR="00D53885">
        <w:t> 1</w:t>
      </w:r>
      <w:r w:rsidRPr="00D53885">
        <w:t>:</w:t>
      </w:r>
      <w:r w:rsidRPr="00D53885">
        <w:tab/>
        <w:t>Any NTN specific aspects for voice will be studied as part of Key Issue related to WT</w:t>
      </w:r>
      <w:r w:rsidR="00D53885">
        <w:t>#</w:t>
      </w:r>
      <w:r w:rsidRPr="00D53885">
        <w:t>7</w:t>
      </w:r>
    </w:p>
    <w:p w14:paraId="41473623" w14:textId="0B9F4CB1" w:rsidR="00DC1E7E" w:rsidRPr="00D53885" w:rsidRDefault="00DC1E7E" w:rsidP="00D53885">
      <w:pPr>
        <w:pStyle w:val="NO"/>
      </w:pPr>
      <w:r w:rsidRPr="00D53885">
        <w:t>NOTE</w:t>
      </w:r>
      <w:r w:rsidR="00D53885">
        <w:t> 2</w:t>
      </w:r>
      <w:r w:rsidRPr="00D53885">
        <w:t>:</w:t>
      </w:r>
      <w:r w:rsidRPr="00D53885">
        <w:tab/>
        <w:t>Interworking, migration and service continuity aspects need to be coordinated with WT#2.</w:t>
      </w:r>
    </w:p>
    <w:p w14:paraId="63F4C593" w14:textId="57D5366D" w:rsidR="00DC1E7E" w:rsidRPr="00D53885" w:rsidRDefault="00DC1E7E" w:rsidP="00D53885">
      <w:pPr>
        <w:pStyle w:val="NO"/>
      </w:pPr>
      <w:r w:rsidRPr="00D53885">
        <w:t>NOTE</w:t>
      </w:r>
      <w:r w:rsidR="00D53885">
        <w:t> 3</w:t>
      </w:r>
      <w:r w:rsidRPr="00D53885">
        <w:t>:</w:t>
      </w:r>
      <w:r w:rsidRPr="00D53885">
        <w:tab/>
        <w:t>Support of voice services via 6G NTN need to be coordinated with WT#7.</w:t>
      </w:r>
    </w:p>
    <w:p w14:paraId="404C8D4A" w14:textId="2728CE75" w:rsidR="00DC1E7E" w:rsidRPr="00D53885" w:rsidRDefault="00DC1E7E" w:rsidP="00D53885">
      <w:pPr>
        <w:pStyle w:val="NO"/>
      </w:pPr>
      <w:r w:rsidRPr="00D53885">
        <w:t>NOTE</w:t>
      </w:r>
      <w:r w:rsidR="00D53885">
        <w:t> 4</w:t>
      </w:r>
      <w:r w:rsidRPr="00D53885">
        <w:t>: The existing IMS architecture is used as a starting point for the study.</w:t>
      </w:r>
    </w:p>
    <w:p w14:paraId="08A30003" w14:textId="6C79404C" w:rsidR="00DC1E7E" w:rsidRPr="00D53885" w:rsidRDefault="00D53885" w:rsidP="00D53885">
      <w:pPr>
        <w:pStyle w:val="NO"/>
      </w:pPr>
      <w:r w:rsidRPr="00D53885">
        <w:rPr>
          <w:highlight w:val="yellow"/>
        </w:rPr>
        <w:t xml:space="preserve">NOTE </w:t>
      </w:r>
      <w:r>
        <w:rPr>
          <w:highlight w:val="yellow"/>
        </w:rPr>
        <w:t>4</w:t>
      </w:r>
      <w:r w:rsidRPr="00D53885">
        <w:rPr>
          <w:highlight w:val="yellow"/>
        </w:rPr>
        <w:t>a:</w:t>
      </w:r>
      <w:r w:rsidRPr="00D53885">
        <w:rPr>
          <w:highlight w:val="yellow"/>
        </w:rPr>
        <w:tab/>
        <w:t>Coordination with RAN and SA4 will be required.</w:t>
      </w:r>
    </w:p>
    <w:p w14:paraId="7044398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bookmarkStart w:id="3" w:name="_Hlk210776557"/>
      <w:r w:rsidRPr="00D53885">
        <w:rPr>
          <w:rFonts w:cs="Arial"/>
          <w:sz w:val="32"/>
          <w:szCs w:val="32"/>
        </w:rPr>
        <w:lastRenderedPageBreak/>
        <w:t xml:space="preserve">5.Q. </w:t>
      </w:r>
      <w:r w:rsidRPr="00D53885">
        <w:t xml:space="preserve">Key Issue #Q: Emergency </w:t>
      </w:r>
      <w:r w:rsidRPr="00D53885">
        <w:rPr>
          <w:rFonts w:cs="Arial"/>
          <w:sz w:val="32"/>
          <w:szCs w:val="32"/>
        </w:rPr>
        <w:t>Voice Services for 6G</w:t>
      </w:r>
    </w:p>
    <w:p w14:paraId="045F99A2" w14:textId="77777777" w:rsidR="00DC1E7E" w:rsidRPr="00D53885" w:rsidRDefault="00DC1E7E" w:rsidP="00D53885">
      <w:pPr>
        <w:pStyle w:val="ListNumber"/>
      </w:pPr>
    </w:p>
    <w:p w14:paraId="62958822" w14:textId="02A482B3" w:rsidR="00DC1E7E" w:rsidRPr="00D53885" w:rsidRDefault="00DC1E7E" w:rsidP="00D53885">
      <w:pPr>
        <w:pStyle w:val="ListNumber"/>
      </w:pPr>
      <w:r w:rsidRPr="00D53885">
        <w:t>This key issue will investigate how to support emergency voice services over the 6G system using the capabilities defined for voice service in Key issue P.</w:t>
      </w:r>
    </w:p>
    <w:p w14:paraId="1D94679B" w14:textId="77777777" w:rsidR="00DC1E7E" w:rsidRPr="00D53885" w:rsidRDefault="00DC1E7E" w:rsidP="00D53885">
      <w:pPr>
        <w:pStyle w:val="ListNumber"/>
      </w:pPr>
    </w:p>
    <w:p w14:paraId="61576452" w14:textId="77777777" w:rsidR="00DC1E7E" w:rsidRPr="00D53885" w:rsidRDefault="00DC1E7E" w:rsidP="00D53885">
      <w:pPr>
        <w:pStyle w:val="ListNumber"/>
      </w:pPr>
      <w:r w:rsidRPr="00D53885">
        <w:t>Additionally, this key issue will study:</w:t>
      </w:r>
    </w:p>
    <w:p w14:paraId="70B094C6" w14:textId="356F8A2D" w:rsidR="00DC1E7E" w:rsidRPr="00D53885" w:rsidRDefault="00DC1E7E" w:rsidP="00D53885">
      <w:pPr>
        <w:pStyle w:val="B1"/>
      </w:pPr>
      <w:r w:rsidRPr="00D53885">
        <w:t>1.</w:t>
      </w:r>
      <w:r w:rsidRPr="00D53885">
        <w:tab/>
        <w:t>The functionality required in the UE and the 6G system to enable emergency voice service for 6GS.</w:t>
      </w:r>
    </w:p>
    <w:p w14:paraId="41485ADA" w14:textId="1314B94A" w:rsidR="00DC1E7E" w:rsidRPr="00D53885" w:rsidRDefault="00DC1E7E" w:rsidP="00D53885">
      <w:pPr>
        <w:pStyle w:val="B1"/>
      </w:pPr>
      <w:r w:rsidRPr="00D53885">
        <w:t>2.</w:t>
      </w:r>
      <w:r w:rsidRPr="00D53885">
        <w:tab/>
        <w:t>The functionality required in the UE and the 6G system to establish emergency session via 6GS for the emergency voice service.</w:t>
      </w:r>
    </w:p>
    <w:p w14:paraId="0FD23ED5" w14:textId="1D1516AA" w:rsidR="00DC1E7E" w:rsidRPr="00D53885" w:rsidRDefault="00DC1E7E" w:rsidP="00D53885">
      <w:pPr>
        <w:pStyle w:val="B1"/>
      </w:pPr>
      <w:r w:rsidRPr="00D53885">
        <w:t>3.</w:t>
      </w:r>
      <w:r w:rsidRPr="00D53885">
        <w:tab/>
        <w:t xml:space="preserve">How to identify emergency services in 6GS in case of </w:t>
      </w:r>
      <w:proofErr w:type="gramStart"/>
      <w:r w:rsidRPr="00D53885">
        <w:t>non UE</w:t>
      </w:r>
      <w:proofErr w:type="gramEnd"/>
      <w:r w:rsidRPr="00D53885">
        <w:t xml:space="preserve"> detectable emergency call, such that the required priority for an emergency call is applied.</w:t>
      </w:r>
    </w:p>
    <w:p w14:paraId="0FC1187F" w14:textId="4D1335DF" w:rsidR="00DC1E7E" w:rsidRPr="00D53885" w:rsidRDefault="00DC1E7E" w:rsidP="00D53885">
      <w:pPr>
        <w:pStyle w:val="B1"/>
      </w:pPr>
      <w:r w:rsidRPr="00D53885">
        <w:t>4.</w:t>
      </w:r>
      <w:r w:rsidRPr="00D53885">
        <w:tab/>
        <w:t>How to support a UE in Limited-Service state so that it can establish emergency session via 6GS.</w:t>
      </w:r>
    </w:p>
    <w:p w14:paraId="7E0CB2AE" w14:textId="75069C1A" w:rsidR="00DC1E7E" w:rsidRPr="00D53885" w:rsidRDefault="00DC1E7E" w:rsidP="00D53885">
      <w:pPr>
        <w:pStyle w:val="B1"/>
        <w:rPr>
          <w:rFonts w:eastAsia="DengXian"/>
          <w:shd w:val="clear" w:color="auto" w:fill="FFFFFF" w:themeFill="background1"/>
          <w:lang w:eastAsia="zh-CN"/>
        </w:rPr>
      </w:pPr>
      <w:r w:rsidRPr="00D53885">
        <w:rPr>
          <w:rFonts w:eastAsia="DengXian"/>
          <w:highlight w:val="yellow"/>
          <w:shd w:val="clear" w:color="auto" w:fill="FFFFFF" w:themeFill="background1"/>
          <w:lang w:eastAsia="zh-CN"/>
        </w:rPr>
        <w:t>Q-4a.</w:t>
      </w:r>
      <w:r w:rsidRPr="00D53885">
        <w:rPr>
          <w:rFonts w:eastAsia="DengXian"/>
          <w:highlight w:val="yellow"/>
          <w:shd w:val="clear" w:color="auto" w:fill="FFFFFF" w:themeFill="background1"/>
          <w:lang w:eastAsia="zh-CN"/>
        </w:rPr>
        <w:tab/>
      </w:r>
      <w:r w:rsidRPr="00D53885">
        <w:rPr>
          <w:highlight w:val="yellow"/>
        </w:rPr>
        <w:t>Whether and how to support for emergency voice services</w:t>
      </w:r>
      <w:r w:rsidR="001122EF" w:rsidRPr="00D53885">
        <w:rPr>
          <w:highlight w:val="yellow"/>
        </w:rPr>
        <w:t xml:space="preserve"> if not natively provided by 6GS</w:t>
      </w:r>
      <w:r w:rsidRPr="00D53885">
        <w:rPr>
          <w:highlight w:val="yellow"/>
        </w:rPr>
        <w:t>.</w:t>
      </w:r>
      <w:bookmarkEnd w:id="3"/>
    </w:p>
    <w:p w14:paraId="482FA80F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5.R. </w:t>
      </w:r>
      <w:r w:rsidRPr="00D53885">
        <w:t xml:space="preserve">Key Issue #R: </w:t>
      </w:r>
      <w:r w:rsidRPr="00D53885">
        <w:rPr>
          <w:rFonts w:cs="Arial"/>
          <w:sz w:val="32"/>
          <w:szCs w:val="32"/>
        </w:rPr>
        <w:t>Location Services for 6G</w:t>
      </w:r>
    </w:p>
    <w:p w14:paraId="674F222F" w14:textId="77777777" w:rsidR="00DC1E7E" w:rsidRPr="00D53885" w:rsidRDefault="00DC1E7E" w:rsidP="00D53885">
      <w:pPr>
        <w:pStyle w:val="B1"/>
        <w:ind w:left="0" w:firstLine="0"/>
        <w:rPr>
          <w:lang w:val="en-US" w:eastAsia="zh-CN"/>
        </w:rPr>
      </w:pPr>
      <w:r w:rsidRPr="00D53885">
        <w:t>This Key Issue will investigate how to</w:t>
      </w:r>
      <w:r w:rsidRPr="00D53885">
        <w:rPr>
          <w:rFonts w:hint="eastAsia"/>
          <w:lang w:val="en-US" w:eastAsia="zh-CN"/>
        </w:rPr>
        <w:t xml:space="preserve"> support location service in </w:t>
      </w:r>
      <w:r w:rsidRPr="00D53885">
        <w:rPr>
          <w:lang w:val="en-US" w:eastAsia="zh-CN"/>
        </w:rPr>
        <w:t xml:space="preserve">6G </w:t>
      </w:r>
      <w:r w:rsidRPr="00D53885">
        <w:t>– the following aspects will be studied</w:t>
      </w:r>
      <w:r w:rsidRPr="00D53885">
        <w:rPr>
          <w:lang w:val="en-US" w:eastAsia="zh-CN"/>
        </w:rPr>
        <w:t>:</w:t>
      </w:r>
    </w:p>
    <w:p w14:paraId="520C48AA" w14:textId="18E8CC42" w:rsidR="00DC1E7E" w:rsidRPr="00D53885" w:rsidRDefault="00DC1E7E" w:rsidP="00D53885">
      <w:pPr>
        <w:pStyle w:val="B1"/>
      </w:pPr>
      <w:r w:rsidRPr="00D53885">
        <w:t>1.</w:t>
      </w:r>
      <w:r w:rsidRPr="00D53885">
        <w:tab/>
      </w:r>
      <w:r w:rsidRPr="00D53885">
        <w:rPr>
          <w:rFonts w:hint="eastAsia"/>
        </w:rPr>
        <w:t>The architecture to support location service</w:t>
      </w:r>
      <w:r w:rsidRPr="00D53885">
        <w:t>s in 6GS</w:t>
      </w:r>
      <w:r w:rsidRPr="00D53885">
        <w:rPr>
          <w:rFonts w:hint="eastAsia"/>
        </w:rPr>
        <w:t>.</w:t>
      </w:r>
    </w:p>
    <w:p w14:paraId="3C4C747B" w14:textId="35F0BD92" w:rsidR="00DC1E7E" w:rsidRPr="00D53885" w:rsidRDefault="00DC1E7E" w:rsidP="00D53885">
      <w:pPr>
        <w:pStyle w:val="B1"/>
      </w:pPr>
      <w:r w:rsidRPr="00D53885">
        <w:t>2.</w:t>
      </w:r>
      <w:r w:rsidRPr="00D53885">
        <w:tab/>
        <w:t>How to support regulatory location services for emergency voice service in 6GS.</w:t>
      </w:r>
    </w:p>
    <w:p w14:paraId="5C1D5A8A" w14:textId="6FA5495A" w:rsidR="00DC1E7E" w:rsidRPr="00D53885" w:rsidRDefault="00DC1E7E" w:rsidP="00D53885">
      <w:pPr>
        <w:pStyle w:val="B1"/>
      </w:pPr>
      <w:r w:rsidRPr="00D53885">
        <w:t>3.</w:t>
      </w:r>
      <w:r w:rsidRPr="00D53885">
        <w:tab/>
      </w:r>
      <w:r w:rsidRPr="00D53885">
        <w:rPr>
          <w:rFonts w:hint="eastAsia"/>
        </w:rPr>
        <w:t>How to support location service exposure, e.g. to 6GC</w:t>
      </w:r>
      <w:r w:rsidR="001122EF" w:rsidRPr="00D53885">
        <w:t>N</w:t>
      </w:r>
      <w:r w:rsidR="00D53885">
        <w:t xml:space="preserve">, </w:t>
      </w:r>
      <w:r w:rsidRPr="00D53885">
        <w:rPr>
          <w:rFonts w:hint="eastAsia"/>
        </w:rPr>
        <w:t>NF, AF.</w:t>
      </w:r>
    </w:p>
    <w:p w14:paraId="57FCC968" w14:textId="716B94E0" w:rsidR="00DC1E7E" w:rsidRPr="00D53885" w:rsidRDefault="00DC1E7E" w:rsidP="00D53885">
      <w:pPr>
        <w:pStyle w:val="NO"/>
      </w:pPr>
      <w:r w:rsidRPr="00D53885">
        <w:t>NOTE</w:t>
      </w:r>
      <w:r w:rsidR="00D53885">
        <w:t> </w:t>
      </w:r>
      <w:r w:rsidRPr="00D53885">
        <w:t>1:</w:t>
      </w:r>
      <w:r w:rsidRPr="00D53885">
        <w:tab/>
        <w:t>The focus in this release of the specifications will be on the required location service capability to support emergency</w:t>
      </w:r>
      <w:r w:rsidR="00F73812" w:rsidRPr="00D53885">
        <w:t xml:space="preserve"> </w:t>
      </w:r>
      <w:r w:rsidRPr="00D53885">
        <w:t>and</w:t>
      </w:r>
      <w:r w:rsidR="00F73812" w:rsidRPr="00D53885">
        <w:t xml:space="preserve"> </w:t>
      </w:r>
      <w:r w:rsidRPr="00D53885">
        <w:t xml:space="preserve">other regulatory services, however, where possible a </w:t>
      </w:r>
      <w:r w:rsidRPr="00D53885">
        <w:rPr>
          <w:lang w:eastAsia="zh-CN"/>
        </w:rPr>
        <w:t>unified location service architecture (</w:t>
      </w:r>
      <w:r w:rsidRPr="00D53885">
        <w:t>using 5GS as the starting point for discussion</w:t>
      </w:r>
      <w:r w:rsidRPr="00D53885">
        <w:rPr>
          <w:lang w:eastAsia="zh-CN"/>
        </w:rPr>
        <w:t>)</w:t>
      </w:r>
      <w:r w:rsidRPr="00D53885">
        <w:t xml:space="preserve"> should be pursued such that additional location services can be supported in future releases.</w:t>
      </w:r>
    </w:p>
    <w:p w14:paraId="5C55AC77" w14:textId="1C00051A" w:rsidR="00DC1E7E" w:rsidRPr="00D53885" w:rsidRDefault="00DC1E7E" w:rsidP="00D53885">
      <w:pPr>
        <w:pStyle w:val="NO"/>
      </w:pPr>
      <w:r w:rsidRPr="00D53885">
        <w:t>NOTE</w:t>
      </w:r>
      <w:r w:rsidR="00D53885">
        <w:t> 2</w:t>
      </w:r>
      <w:r w:rsidRPr="00D53885">
        <w:t>:</w:t>
      </w:r>
      <w:r w:rsidRPr="00D53885">
        <w:tab/>
        <w:t>The scope will keep alignment with RAN.</w:t>
      </w:r>
    </w:p>
    <w:p w14:paraId="5DC62839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5.S. </w:t>
      </w:r>
      <w:r w:rsidRPr="00D53885">
        <w:t xml:space="preserve">Key Issue #S: </w:t>
      </w:r>
      <w:r w:rsidRPr="00D53885">
        <w:rPr>
          <w:rFonts w:cs="Arial"/>
          <w:sz w:val="32"/>
          <w:szCs w:val="32"/>
        </w:rPr>
        <w:t>Messaging Services for 6G</w:t>
      </w:r>
    </w:p>
    <w:p w14:paraId="1601E821" w14:textId="77777777" w:rsidR="00DC1E7E" w:rsidRPr="00D53885" w:rsidRDefault="00DC1E7E" w:rsidP="00D53885">
      <w:pPr>
        <w:pStyle w:val="B1"/>
        <w:ind w:left="0" w:firstLine="0"/>
        <w:rPr>
          <w:lang w:val="en-US" w:eastAsia="zh-CN"/>
        </w:rPr>
      </w:pPr>
      <w:r w:rsidRPr="00D53885">
        <w:rPr>
          <w:lang w:val="en-US" w:eastAsia="zh-CN"/>
        </w:rPr>
        <w:t>For</w:t>
      </w:r>
      <w:r w:rsidRPr="00D53885">
        <w:rPr>
          <w:rFonts w:hint="eastAsia"/>
          <w:lang w:val="en-US" w:eastAsia="zh-CN"/>
        </w:rPr>
        <w:t xml:space="preserve"> </w:t>
      </w:r>
      <w:r w:rsidRPr="00D53885">
        <w:rPr>
          <w:lang w:val="en-US" w:eastAsia="zh-CN"/>
        </w:rPr>
        <w:t>messaging</w:t>
      </w:r>
      <w:r w:rsidRPr="00D53885">
        <w:rPr>
          <w:rFonts w:hint="eastAsia"/>
          <w:lang w:val="en-US" w:eastAsia="zh-CN"/>
        </w:rPr>
        <w:t xml:space="preserve"> service in 6G this </w:t>
      </w:r>
      <w:r w:rsidRPr="00D53885">
        <w:rPr>
          <w:lang w:val="en-US" w:eastAsia="zh-CN"/>
        </w:rPr>
        <w:t>Key Issue</w:t>
      </w:r>
      <w:r w:rsidRPr="00D53885">
        <w:rPr>
          <w:rFonts w:hint="eastAsia"/>
          <w:lang w:val="en-US" w:eastAsia="zh-CN"/>
        </w:rPr>
        <w:t xml:space="preserve"> will study:</w:t>
      </w:r>
    </w:p>
    <w:p w14:paraId="6232F029" w14:textId="20D87BC8" w:rsidR="00DC1E7E" w:rsidRPr="00D53885" w:rsidRDefault="00DC1E7E" w:rsidP="00D53885">
      <w:pPr>
        <w:pStyle w:val="B1"/>
      </w:pPr>
      <w:r w:rsidRPr="00D53885">
        <w:t>1.</w:t>
      </w:r>
      <w:r w:rsidRPr="00D53885">
        <w:tab/>
        <w:t>How to support short message services (SMS) in 6GS as per the service requirements specified in TS 22.101 [x1], TS 22.261 [x2], TS 22.105 [x3].</w:t>
      </w:r>
    </w:p>
    <w:p w14:paraId="4A715722" w14:textId="75C8C855" w:rsidR="00DC1E7E" w:rsidRPr="00D53885" w:rsidRDefault="00DC1E7E" w:rsidP="00D53885">
      <w:pPr>
        <w:pStyle w:val="NO"/>
      </w:pPr>
      <w:r w:rsidRPr="00D53885">
        <w:t>NOTE:</w:t>
      </w:r>
      <w:r w:rsidRPr="00D53885">
        <w:tab/>
        <w:t>For</w:t>
      </w:r>
      <w:r w:rsidR="0059730D" w:rsidRPr="00D53885">
        <w:t xml:space="preserve"> </w:t>
      </w:r>
      <w:r w:rsidRPr="00D53885">
        <w:t xml:space="preserve">SMS </w:t>
      </w:r>
      <w:r w:rsidR="0059730D" w:rsidRPr="00D53885">
        <w:t xml:space="preserve">to Emergency centre </w:t>
      </w:r>
      <w:proofErr w:type="gramStart"/>
      <w:r w:rsidRPr="00D53885">
        <w:t>support</w:t>
      </w:r>
      <w:proofErr w:type="gramEnd"/>
      <w:r w:rsidRPr="00D53885">
        <w:t xml:space="preserve"> it is assumed that the outcome of 5G-A Rel-20 study will be adopted also for 6G.</w:t>
      </w:r>
    </w:p>
    <w:p w14:paraId="792898CD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5.T. </w:t>
      </w:r>
      <w:r w:rsidRPr="00D53885">
        <w:t xml:space="preserve">Key Issue #T: </w:t>
      </w:r>
      <w:bookmarkStart w:id="4" w:name="_Hlk210807241"/>
      <w:r w:rsidRPr="00D53885">
        <w:rPr>
          <w:rFonts w:cs="Arial"/>
          <w:sz w:val="32"/>
          <w:szCs w:val="32"/>
        </w:rPr>
        <w:t>Other Essential/Regulatory Services for 6G</w:t>
      </w:r>
      <w:bookmarkEnd w:id="4"/>
    </w:p>
    <w:p w14:paraId="257AEE6E" w14:textId="77777777" w:rsidR="00DC1E7E" w:rsidRPr="00D53885" w:rsidRDefault="00DC1E7E" w:rsidP="00D53885">
      <w:r w:rsidRPr="00D53885">
        <w:t>This Key Issue will study the following services:</w:t>
      </w:r>
    </w:p>
    <w:p w14:paraId="7819B279" w14:textId="564FA186" w:rsidR="00DC1E7E" w:rsidRPr="00D53885" w:rsidRDefault="00DC1E7E" w:rsidP="00D53885">
      <w:pPr>
        <w:pStyle w:val="B1"/>
      </w:pPr>
      <w:r w:rsidRPr="00D53885">
        <w:t>1.</w:t>
      </w:r>
      <w:r w:rsidRPr="00D53885">
        <w:tab/>
        <w:t>How to support Multimedia Priority Services (MPS) in 6GS.</w:t>
      </w:r>
    </w:p>
    <w:p w14:paraId="0CE0B4DC" w14:textId="0680027C" w:rsidR="00DC1E7E" w:rsidRPr="00D53885" w:rsidRDefault="00DC1E7E" w:rsidP="00D53885">
      <w:pPr>
        <w:pStyle w:val="B1"/>
      </w:pPr>
      <w:r w:rsidRPr="00D53885">
        <w:t>2.</w:t>
      </w:r>
      <w:r w:rsidRPr="00D53885">
        <w:tab/>
        <w:t>How to provide priority treatment to access control, signalling and media packets delivery for Mission Critical Services (MCX Services) in 6GS.</w:t>
      </w:r>
    </w:p>
    <w:p w14:paraId="23871ACA" w14:textId="5A1FC142" w:rsidR="00DC1E7E" w:rsidRPr="00D53885" w:rsidRDefault="00DC1E7E" w:rsidP="00D53885">
      <w:pPr>
        <w:pStyle w:val="B1"/>
      </w:pPr>
      <w:r w:rsidRPr="00D53885">
        <w:t>3.</w:t>
      </w:r>
      <w:r w:rsidRPr="00D53885">
        <w:tab/>
        <w:t xml:space="preserve">How to support Public Warning System (PWS) in 6GS. </w:t>
      </w:r>
    </w:p>
    <w:p w14:paraId="111B7A12" w14:textId="08F6834A" w:rsidR="00DC1E7E" w:rsidRPr="00D53885" w:rsidRDefault="00DC1E7E" w:rsidP="00D53885">
      <w:pPr>
        <w:pStyle w:val="NO"/>
      </w:pPr>
      <w:r w:rsidRPr="00D53885">
        <w:t>NOTE</w:t>
      </w:r>
      <w:r w:rsidR="00D53885">
        <w:t> 1</w:t>
      </w:r>
      <w:r w:rsidRPr="00D53885">
        <w:t>:</w:t>
      </w:r>
      <w:r w:rsidRPr="00D53885">
        <w:tab/>
        <w:t>For PWS stage 2 capabilities will be specified by CT.</w:t>
      </w:r>
    </w:p>
    <w:p w14:paraId="6626D157" w14:textId="5542FC5E" w:rsidR="00DC1E7E" w:rsidRPr="00D53885" w:rsidRDefault="00DC1E7E" w:rsidP="00D53885">
      <w:pPr>
        <w:pStyle w:val="NO"/>
      </w:pPr>
      <w:r w:rsidRPr="00D53885">
        <w:t>NOTE</w:t>
      </w:r>
      <w:r w:rsidR="00D53885">
        <w:t> 2</w:t>
      </w:r>
      <w:r w:rsidRPr="00D53885">
        <w:t>:</w:t>
      </w:r>
      <w:r w:rsidRPr="00D53885">
        <w:tab/>
        <w:t>The scope will keep alignment with RAN.</w:t>
      </w:r>
    </w:p>
    <w:p w14:paraId="7A5A00F9" w14:textId="77777777" w:rsidR="00DC1E7E" w:rsidRDefault="00DC1E7E" w:rsidP="00D53885">
      <w:pPr>
        <w:pStyle w:val="ListNumber"/>
      </w:pPr>
    </w:p>
    <w:sectPr w:rsidR="00DC1E7E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3A26" w14:textId="77777777" w:rsidR="00302620" w:rsidRDefault="00302620">
      <w:r>
        <w:separator/>
      </w:r>
    </w:p>
  </w:endnote>
  <w:endnote w:type="continuationSeparator" w:id="0">
    <w:p w14:paraId="7661BC39" w14:textId="77777777" w:rsidR="00302620" w:rsidRDefault="0030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6C38" w14:textId="77777777" w:rsidR="00302620" w:rsidRDefault="00302620">
      <w:r>
        <w:separator/>
      </w:r>
    </w:p>
  </w:footnote>
  <w:footnote w:type="continuationSeparator" w:id="0">
    <w:p w14:paraId="2412D6A3" w14:textId="77777777" w:rsidR="00302620" w:rsidRDefault="00302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2321882"/>
    <w:multiLevelType w:val="hybridMultilevel"/>
    <w:tmpl w:val="A7805668"/>
    <w:lvl w:ilvl="0" w:tplc="CFB60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186126">
    <w:abstractNumId w:val="8"/>
  </w:num>
  <w:num w:numId="2" w16cid:durableId="1009940609">
    <w:abstractNumId w:val="7"/>
  </w:num>
  <w:num w:numId="3" w16cid:durableId="1960339160">
    <w:abstractNumId w:val="6"/>
  </w:num>
  <w:num w:numId="4" w16cid:durableId="1954172229">
    <w:abstractNumId w:val="5"/>
  </w:num>
  <w:num w:numId="5" w16cid:durableId="803233457">
    <w:abstractNumId w:val="4"/>
  </w:num>
  <w:num w:numId="6" w16cid:durableId="1758399164">
    <w:abstractNumId w:val="3"/>
  </w:num>
  <w:num w:numId="7" w16cid:durableId="888108602">
    <w:abstractNumId w:val="2"/>
  </w:num>
  <w:num w:numId="8" w16cid:durableId="414593900">
    <w:abstractNumId w:val="1"/>
  </w:num>
  <w:num w:numId="9" w16cid:durableId="1791164638">
    <w:abstractNumId w:val="0"/>
  </w:num>
  <w:num w:numId="10" w16cid:durableId="1156533293">
    <w:abstractNumId w:val="15"/>
  </w:num>
  <w:num w:numId="11" w16cid:durableId="471211890">
    <w:abstractNumId w:val="12"/>
  </w:num>
  <w:num w:numId="12" w16cid:durableId="62603836">
    <w:abstractNumId w:val="13"/>
  </w:num>
  <w:num w:numId="13" w16cid:durableId="1082409983">
    <w:abstractNumId w:val="17"/>
  </w:num>
  <w:num w:numId="14" w16cid:durableId="101845430">
    <w:abstractNumId w:val="14"/>
  </w:num>
  <w:num w:numId="15" w16cid:durableId="1561944034">
    <w:abstractNumId w:val="11"/>
  </w:num>
  <w:num w:numId="16" w16cid:durableId="1639072109">
    <w:abstractNumId w:val="16"/>
  </w:num>
  <w:num w:numId="17" w16cid:durableId="989138570">
    <w:abstractNumId w:val="18"/>
  </w:num>
  <w:num w:numId="18" w16cid:durableId="736321427">
    <w:abstractNumId w:val="10"/>
  </w:num>
  <w:num w:numId="19" w16cid:durableId="137712282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4BBA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1CD"/>
    <w:rsid w:val="00097D93"/>
    <w:rsid w:val="000A0B46"/>
    <w:rsid w:val="000A107B"/>
    <w:rsid w:val="000A1298"/>
    <w:rsid w:val="000A1EFE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05BF6"/>
    <w:rsid w:val="0011157C"/>
    <w:rsid w:val="001121E5"/>
    <w:rsid w:val="001122EF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2901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97AD8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1682"/>
    <w:rsid w:val="002C4B61"/>
    <w:rsid w:val="002C4EE3"/>
    <w:rsid w:val="002C5165"/>
    <w:rsid w:val="002D1909"/>
    <w:rsid w:val="002D1D51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55C5"/>
    <w:rsid w:val="002F6BF7"/>
    <w:rsid w:val="002F7721"/>
    <w:rsid w:val="00300306"/>
    <w:rsid w:val="00300EB7"/>
    <w:rsid w:val="003016DC"/>
    <w:rsid w:val="00302620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547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23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864F5"/>
    <w:rsid w:val="00490DCE"/>
    <w:rsid w:val="00491265"/>
    <w:rsid w:val="004916DB"/>
    <w:rsid w:val="00492F6E"/>
    <w:rsid w:val="004969F7"/>
    <w:rsid w:val="0049751D"/>
    <w:rsid w:val="004A22F9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0DDF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479EE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5741C"/>
    <w:rsid w:val="005601A4"/>
    <w:rsid w:val="00561707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51C2"/>
    <w:rsid w:val="0059730D"/>
    <w:rsid w:val="00597B11"/>
    <w:rsid w:val="005A0A7E"/>
    <w:rsid w:val="005A25FF"/>
    <w:rsid w:val="005A5060"/>
    <w:rsid w:val="005A5083"/>
    <w:rsid w:val="005B1A5C"/>
    <w:rsid w:val="005B1D19"/>
    <w:rsid w:val="005B2E0A"/>
    <w:rsid w:val="005B663A"/>
    <w:rsid w:val="005C2D13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0F3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0A8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E6484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0486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DF0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99C"/>
    <w:rsid w:val="009A2EC2"/>
    <w:rsid w:val="009A3CFE"/>
    <w:rsid w:val="009A3E5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38A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A48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3FF5"/>
    <w:rsid w:val="00BA475D"/>
    <w:rsid w:val="00BA4B8D"/>
    <w:rsid w:val="00BA66E0"/>
    <w:rsid w:val="00BA7E4A"/>
    <w:rsid w:val="00BB06FC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164"/>
    <w:rsid w:val="00C828A4"/>
    <w:rsid w:val="00C84337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4FA6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857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3885"/>
    <w:rsid w:val="00D55168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6868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6A37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3571F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3E3D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3767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371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3812"/>
    <w:rsid w:val="00F74CAC"/>
    <w:rsid w:val="00F752F9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797</Words>
  <Characters>4004</Characters>
  <Application>Microsoft Office Word</Application>
  <DocSecurity>0</DocSecurity>
  <Lines>72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4740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Chris2</cp:lastModifiedBy>
  <cp:revision>19</cp:revision>
  <cp:lastPrinted>2019-02-25T16:05:00Z</cp:lastPrinted>
  <dcterms:created xsi:type="dcterms:W3CDTF">2025-10-17T03:26:00Z</dcterms:created>
  <dcterms:modified xsi:type="dcterms:W3CDTF">2025-11-07T19:24:00Z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